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6E770" w14:textId="77777777" w:rsidR="006A4005" w:rsidRDefault="006A4005" w:rsidP="006A40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YONGE</w:t>
      </w:r>
      <w:r>
        <w:rPr>
          <w:rFonts w:ascii="Times New Roman" w:hAnsi="Times New Roman" w:cs="Times New Roman"/>
        </w:rPr>
        <w:t xml:space="preserve">      (fl.1483)</w:t>
      </w:r>
    </w:p>
    <w:p w14:paraId="0059867D" w14:textId="77777777" w:rsidR="006A4005" w:rsidRDefault="006A4005" w:rsidP="006A40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Winteringham</w:t>
      </w:r>
      <w:proofErr w:type="spellEnd"/>
      <w:r>
        <w:rPr>
          <w:rFonts w:ascii="Times New Roman" w:hAnsi="Times New Roman" w:cs="Times New Roman"/>
        </w:rPr>
        <w:t>, Lincolnshire. Mariner.</w:t>
      </w:r>
    </w:p>
    <w:p w14:paraId="058911E0" w14:textId="77777777" w:rsidR="006A4005" w:rsidRDefault="006A4005" w:rsidP="006A4005">
      <w:pPr>
        <w:rPr>
          <w:rFonts w:ascii="Times New Roman" w:hAnsi="Times New Roman" w:cs="Times New Roman"/>
        </w:rPr>
      </w:pPr>
    </w:p>
    <w:p w14:paraId="767F7525" w14:textId="77777777" w:rsidR="006A4005" w:rsidRDefault="006A4005" w:rsidP="006A4005">
      <w:pPr>
        <w:rPr>
          <w:rFonts w:ascii="Times New Roman" w:hAnsi="Times New Roman" w:cs="Times New Roman"/>
        </w:rPr>
      </w:pPr>
    </w:p>
    <w:p w14:paraId="12BE128D" w14:textId="77777777" w:rsidR="006A4005" w:rsidRDefault="006A4005" w:rsidP="006A40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Clerke</w:t>
      </w:r>
      <w:proofErr w:type="spellEnd"/>
      <w:r>
        <w:rPr>
          <w:rFonts w:ascii="Times New Roman" w:hAnsi="Times New Roman" w:cs="Times New Roman"/>
        </w:rPr>
        <w:t xml:space="preserve"> of Barton upon Humber(q.v.) brought a plaint of </w:t>
      </w:r>
      <w:proofErr w:type="spellStart"/>
      <w:r>
        <w:rPr>
          <w:rFonts w:ascii="Times New Roman" w:hAnsi="Times New Roman" w:cs="Times New Roman"/>
        </w:rPr>
        <w:t>debtagainst</w:t>
      </w:r>
      <w:proofErr w:type="spellEnd"/>
    </w:p>
    <w:p w14:paraId="20DA7388" w14:textId="77777777" w:rsidR="006A4005" w:rsidRDefault="006A4005" w:rsidP="006A40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 and Robert </w:t>
      </w:r>
      <w:proofErr w:type="spellStart"/>
      <w:r>
        <w:rPr>
          <w:rFonts w:ascii="Times New Roman" w:hAnsi="Times New Roman" w:cs="Times New Roman"/>
        </w:rPr>
        <w:t>Howedan</w:t>
      </w:r>
      <w:proofErr w:type="spellEnd"/>
      <w:r>
        <w:rPr>
          <w:rFonts w:ascii="Times New Roman" w:hAnsi="Times New Roman" w:cs="Times New Roman"/>
        </w:rPr>
        <w:t xml:space="preserve"> (q.v.).of Burton upon </w:t>
      </w:r>
      <w:proofErr w:type="spellStart"/>
      <w:r>
        <w:rPr>
          <w:rFonts w:ascii="Times New Roman" w:hAnsi="Times New Roman" w:cs="Times New Roman"/>
        </w:rPr>
        <w:t>Stather</w:t>
      </w:r>
      <w:proofErr w:type="spellEnd"/>
      <w:r>
        <w:rPr>
          <w:rFonts w:ascii="Times New Roman" w:hAnsi="Times New Roman" w:cs="Times New Roman"/>
        </w:rPr>
        <w:t>(q.v.)</w:t>
      </w:r>
    </w:p>
    <w:p w14:paraId="778EE6BE" w14:textId="77777777" w:rsidR="006A4005" w:rsidRDefault="006A4005" w:rsidP="006A40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40370C05" w14:textId="77777777" w:rsidR="006A4005" w:rsidRDefault="006A4005" w:rsidP="006A4005">
      <w:pPr>
        <w:rPr>
          <w:rFonts w:ascii="Times New Roman" w:hAnsi="Times New Roman" w:cs="Times New Roman"/>
        </w:rPr>
      </w:pPr>
    </w:p>
    <w:p w14:paraId="1AD5058B" w14:textId="77777777" w:rsidR="006A4005" w:rsidRDefault="006A4005" w:rsidP="006A4005">
      <w:pPr>
        <w:rPr>
          <w:rFonts w:ascii="Times New Roman" w:hAnsi="Times New Roman" w:cs="Times New Roman"/>
        </w:rPr>
      </w:pPr>
    </w:p>
    <w:p w14:paraId="79426448" w14:textId="77777777" w:rsidR="006A4005" w:rsidRDefault="006A4005" w:rsidP="006A40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July 2019</w:t>
      </w:r>
    </w:p>
    <w:p w14:paraId="43BFE4D6" w14:textId="77777777" w:rsidR="006B2F86" w:rsidRPr="00E71FC3" w:rsidRDefault="006A400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80016" w14:textId="77777777" w:rsidR="006A4005" w:rsidRDefault="006A4005" w:rsidP="00E71FC3">
      <w:r>
        <w:separator/>
      </w:r>
    </w:p>
  </w:endnote>
  <w:endnote w:type="continuationSeparator" w:id="0">
    <w:p w14:paraId="34A49E17" w14:textId="77777777" w:rsidR="006A4005" w:rsidRDefault="006A400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0A3C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AC773" w14:textId="77777777" w:rsidR="006A4005" w:rsidRDefault="006A4005" w:rsidP="00E71FC3">
      <w:r>
        <w:separator/>
      </w:r>
    </w:p>
  </w:footnote>
  <w:footnote w:type="continuationSeparator" w:id="0">
    <w:p w14:paraId="66F26861" w14:textId="77777777" w:rsidR="006A4005" w:rsidRDefault="006A400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005"/>
    <w:rsid w:val="001A7C09"/>
    <w:rsid w:val="00577BD5"/>
    <w:rsid w:val="00656CBA"/>
    <w:rsid w:val="006A1F77"/>
    <w:rsid w:val="006A4005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48580"/>
  <w15:chartTrackingRefBased/>
  <w15:docId w15:val="{97947546-50CE-476D-A8E7-D0F2C6D30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00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2019-07-23T20:24:00Z</dcterms:created>
  <dcterms:modified xsi:type="dcterms:W3CDTF">2019-07-23T20:24:00Z</dcterms:modified>
</cp:coreProperties>
</file>